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D0871F" w14:textId="77777777" w:rsidR="003539C2" w:rsidRDefault="003539C2" w:rsidP="003539C2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JOEY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7DC8E12" w14:textId="77777777" w:rsidR="003539C2" w:rsidRDefault="003539C2" w:rsidP="003539C2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Wivenhoe, Essex. Mariner.</w:t>
      </w:r>
    </w:p>
    <w:p w14:paraId="73433243" w14:textId="77777777" w:rsidR="003539C2" w:rsidRDefault="003539C2" w:rsidP="003539C2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73EC197D" w14:textId="77777777" w:rsidR="003539C2" w:rsidRDefault="003539C2" w:rsidP="003539C2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439AD901" w14:textId="77777777" w:rsidR="003539C2" w:rsidRDefault="003539C2" w:rsidP="003539C2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Richard Pole, esquire(q.v.), brought a plaint of debt against him and John</w:t>
      </w:r>
    </w:p>
    <w:p w14:paraId="2683DA4D" w14:textId="77777777" w:rsidR="003539C2" w:rsidRDefault="003539C2" w:rsidP="003539C2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Davy of London, carpenter(q.v.).</w:t>
      </w:r>
    </w:p>
    <w:p w14:paraId="2B5A74C5" w14:textId="77777777" w:rsidR="003539C2" w:rsidRDefault="003539C2" w:rsidP="003539C2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B44D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83E7744" w14:textId="77777777" w:rsidR="003539C2" w:rsidRDefault="003539C2" w:rsidP="003539C2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1F725368" w14:textId="77777777" w:rsidR="003539C2" w:rsidRDefault="003539C2" w:rsidP="003539C2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7FF67F3D" w14:textId="77777777" w:rsidR="003539C2" w:rsidRPr="0047692E" w:rsidRDefault="003539C2" w:rsidP="003539C2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October 2018</w:t>
      </w:r>
    </w:p>
    <w:p w14:paraId="02159BF0" w14:textId="77777777" w:rsidR="006B2F86" w:rsidRPr="00E71FC3" w:rsidRDefault="003539C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1774FF" w14:textId="77777777" w:rsidR="003539C2" w:rsidRDefault="003539C2" w:rsidP="00E71FC3">
      <w:r>
        <w:separator/>
      </w:r>
    </w:p>
  </w:endnote>
  <w:endnote w:type="continuationSeparator" w:id="0">
    <w:p w14:paraId="0D4B5E54" w14:textId="77777777" w:rsidR="003539C2" w:rsidRDefault="003539C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53F4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0BF8B1" w14:textId="77777777" w:rsidR="003539C2" w:rsidRDefault="003539C2" w:rsidP="00E71FC3">
      <w:r>
        <w:separator/>
      </w:r>
    </w:p>
  </w:footnote>
  <w:footnote w:type="continuationSeparator" w:id="0">
    <w:p w14:paraId="56D0CBC6" w14:textId="77777777" w:rsidR="003539C2" w:rsidRDefault="003539C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9C2"/>
    <w:rsid w:val="001A7C09"/>
    <w:rsid w:val="003539C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8742A4"/>
  <w15:chartTrackingRefBased/>
  <w15:docId w15:val="{9563C3C8-01AC-4BE2-A52F-0E086E254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39C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539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2018-11-04T20:27:00Z</dcterms:created>
  <dcterms:modified xsi:type="dcterms:W3CDTF">2018-11-04T20:27:00Z</dcterms:modified>
</cp:coreProperties>
</file>